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D18E2" w14:textId="04DDFFF4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3C451100">
        <w:rPr>
          <w:rFonts w:cs="Arial"/>
        </w:rPr>
        <w:t>Številka</w:t>
      </w:r>
      <w:r w:rsidR="004D1FBD" w:rsidRPr="3C451100">
        <w:rPr>
          <w:rFonts w:cs="Arial"/>
        </w:rPr>
        <w:t>:</w:t>
      </w:r>
      <w:r w:rsidR="4E16AA48" w:rsidRPr="3C451100">
        <w:rPr>
          <w:rFonts w:cs="Arial"/>
        </w:rPr>
        <w:t xml:space="preserve"> </w:t>
      </w:r>
      <w:r w:rsidR="00BE1EB6">
        <w:rPr>
          <w:rFonts w:cs="Arial"/>
        </w:rPr>
        <w:t>98.2024</w:t>
      </w: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26C2AF86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213C0585" w14:textId="77777777" w:rsidR="008F3F03" w:rsidRPr="008F3F03" w:rsidRDefault="008F3F03" w:rsidP="008F3F03">
      <w:pPr>
        <w:widowControl w:val="0"/>
        <w:rPr>
          <w:rFonts w:cs="Arial"/>
        </w:rPr>
      </w:pPr>
    </w:p>
    <w:p w14:paraId="7AA64A05" w14:textId="77777777" w:rsidR="007B2B20" w:rsidRPr="0041324F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4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B407508" w14:textId="5C3D50C5" w:rsidR="007B2B20" w:rsidRPr="00B7288F" w:rsidRDefault="007B2B20" w:rsidP="007B2B20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</w:t>
      </w:r>
      <w:proofErr w:type="spellStart"/>
      <w:r w:rsidRPr="00B7288F">
        <w:rPr>
          <w:rFonts w:cs="Arial"/>
        </w:rPr>
        <w:t>ESPD</w:t>
      </w:r>
      <w:proofErr w:type="spellEnd"/>
      <w:r w:rsidRPr="00B7288F">
        <w:rPr>
          <w:rFonts w:cs="Arial"/>
        </w:rPr>
        <w:t xml:space="preserve"> in ga v skladu z navodilom iz tega obrazca priložijo ponudbi ter predložijo morebitna druga dokazila, kot jih zahteva obrazec OBR – 2.0</w:t>
      </w:r>
      <w:r>
        <w:rPr>
          <w:rFonts w:cs="Arial"/>
        </w:rPr>
        <w:t>4</w:t>
      </w:r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603214EC" w14:textId="6AA214B1" w:rsidR="00C33F24" w:rsidRPr="0041324F" w:rsidRDefault="00C33F24" w:rsidP="007B2B20">
      <w:pPr>
        <w:widowControl w:val="0"/>
        <w:jc w:val="both"/>
        <w:rPr>
          <w:rFonts w:cs="Arial"/>
        </w:rPr>
      </w:pPr>
    </w:p>
    <w:p w14:paraId="3D0F1C13" w14:textId="77777777" w:rsidR="007B2B20" w:rsidRPr="000F1059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</w:t>
      </w:r>
      <w:r>
        <w:rPr>
          <w:rFonts w:cs="Arial"/>
          <w:b/>
          <w:lang w:eastAsia="x-none"/>
        </w:rPr>
        <w:t>5</w:t>
      </w:r>
      <w:r w:rsidRPr="000F1059">
        <w:rPr>
          <w:rFonts w:cs="Arial"/>
          <w:b/>
          <w:lang w:eastAsia="x-none"/>
        </w:rPr>
        <w:t>)</w:t>
      </w:r>
    </w:p>
    <w:p w14:paraId="75A0FBC7" w14:textId="77777777" w:rsidR="007B2B20" w:rsidRPr="0041324F" w:rsidRDefault="007B2B20" w:rsidP="00A4249F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3BE7EFD0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BE7D567" w14:textId="77777777" w:rsidR="007B2B20" w:rsidRPr="0041324F" w:rsidRDefault="007B2B20" w:rsidP="00A4249F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17F2BE44" w14:textId="77777777" w:rsidR="007B2B20" w:rsidRPr="0041324F" w:rsidRDefault="007B2B20" w:rsidP="007B2B20">
      <w:pPr>
        <w:pStyle w:val="Pripombabesedilo"/>
      </w:pPr>
    </w:p>
    <w:p w14:paraId="5679F51E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1FBD6581" w14:textId="77777777" w:rsidR="007B2B20" w:rsidRPr="0041324F" w:rsidRDefault="007B2B20" w:rsidP="007B2B20">
      <w:pPr>
        <w:widowControl w:val="0"/>
        <w:jc w:val="both"/>
        <w:rPr>
          <w:rFonts w:cs="Arial"/>
        </w:rPr>
      </w:pPr>
    </w:p>
    <w:p w14:paraId="3FEBC50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52F27C1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B8FD420" w14:textId="6B3F2C7A" w:rsidR="007B2B20" w:rsidRPr="00695152" w:rsidRDefault="007B2B20" w:rsidP="007B2B20">
      <w:pPr>
        <w:widowControl w:val="0"/>
        <w:ind w:left="360"/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17C9B1EF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2FBBDD4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52533F4" w14:textId="77777777" w:rsidR="007B2B20" w:rsidRPr="00F66554" w:rsidRDefault="007B2B20" w:rsidP="007B2B20">
      <w:pPr>
        <w:widowControl w:val="0"/>
        <w:ind w:left="360"/>
        <w:jc w:val="both"/>
        <w:rPr>
          <w:rFonts w:cs="Arial"/>
        </w:rPr>
      </w:pPr>
    </w:p>
    <w:p w14:paraId="0F46E9D7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2.05</w:t>
      </w:r>
      <w:r w:rsidRPr="00F66554">
        <w:rPr>
          <w:rFonts w:cs="Arial"/>
        </w:rPr>
        <w:t xml:space="preserve">. </w:t>
      </w:r>
    </w:p>
    <w:p w14:paraId="2E859A8C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5686C499" w14:textId="77777777" w:rsidR="007B2B20" w:rsidRPr="00CF54AD" w:rsidRDefault="007B2B20" w:rsidP="007B2B20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</w:t>
      </w:r>
      <w:r>
        <w:lastRenderedPageBreak/>
        <w:t>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0B311653" w14:textId="77777777" w:rsidR="007B2B20" w:rsidRDefault="007B2B20" w:rsidP="007B2B20">
      <w:pPr>
        <w:widowControl w:val="0"/>
        <w:jc w:val="both"/>
        <w:rPr>
          <w:rFonts w:cs="Arial"/>
        </w:rPr>
      </w:pPr>
    </w:p>
    <w:p w14:paraId="7532217A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F3B2F6C" w14:textId="77777777" w:rsidR="007B2B20" w:rsidRDefault="007B2B20" w:rsidP="007B2B20">
      <w:pPr>
        <w:widowControl w:val="0"/>
        <w:ind w:left="360"/>
        <w:jc w:val="both"/>
        <w:rPr>
          <w:rFonts w:cs="Arial"/>
        </w:rPr>
      </w:pPr>
    </w:p>
    <w:p w14:paraId="3C96FD81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07880B58" w14:textId="77777777" w:rsidR="007B2B20" w:rsidRDefault="007B2B20" w:rsidP="007B2B20">
      <w:pPr>
        <w:widowControl w:val="0"/>
        <w:ind w:left="360"/>
        <w:jc w:val="both"/>
        <w:rPr>
          <w:u w:val="single"/>
        </w:rPr>
      </w:pPr>
    </w:p>
    <w:p w14:paraId="0927DB68" w14:textId="77777777" w:rsidR="007B2B20" w:rsidRPr="00C0018B" w:rsidRDefault="007B2B20" w:rsidP="007B2B20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39E5DA89" w14:textId="77777777" w:rsidR="007B2B20" w:rsidRPr="00D817D4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D817D4">
        <w:rPr>
          <w:rFonts w:cs="Arial"/>
          <w:b/>
          <w:color w:val="000000" w:themeColor="text1"/>
          <w:lang w:eastAsia="x-none"/>
        </w:rPr>
        <w:t>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2E43291C" w14:textId="17AE1C49" w:rsidR="00177383" w:rsidRPr="0041324F" w:rsidRDefault="00177383" w:rsidP="007B2B20">
      <w:pPr>
        <w:widowControl w:val="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22286913" w14:textId="45466E95" w:rsidR="00066A83" w:rsidRPr="0041324F" w:rsidRDefault="00066A83" w:rsidP="007B2B20">
      <w:pPr>
        <w:widowControl w:val="0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375A623A" w14:textId="59743B4D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36D2E530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4E4C7FCE" w14:textId="3693E680" w:rsidR="007B2B20" w:rsidRDefault="007B2B20" w:rsidP="00F82F07">
      <w:pPr>
        <w:widowControl w:val="0"/>
        <w:ind w:left="360"/>
        <w:jc w:val="both"/>
        <w:rPr>
          <w:rFonts w:cs="Arial"/>
        </w:rPr>
      </w:pPr>
    </w:p>
    <w:p w14:paraId="2704E2EE" w14:textId="5583A83E" w:rsidR="007B2B20" w:rsidRPr="00A35D8E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</w:t>
      </w:r>
      <w:r>
        <w:rPr>
          <w:rFonts w:cs="Arial"/>
          <w:b/>
          <w:lang w:eastAsia="x-none"/>
        </w:rPr>
        <w:t>0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01828F52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8C0DB83" w14:textId="77777777" w:rsidR="007B2B20" w:rsidRDefault="007B2B20" w:rsidP="007B2B20">
      <w:pPr>
        <w:widowControl w:val="0"/>
        <w:ind w:left="348"/>
        <w:jc w:val="both"/>
        <w:rPr>
          <w:rFonts w:cs="Arial"/>
        </w:rPr>
      </w:pPr>
    </w:p>
    <w:p w14:paraId="776CB419" w14:textId="1A567D64" w:rsidR="007B2B20" w:rsidRPr="00A84FA5" w:rsidRDefault="007B2B20" w:rsidP="007B2B20">
      <w:pPr>
        <w:widowControl w:val="0"/>
        <w:ind w:left="348"/>
        <w:jc w:val="both"/>
        <w:rPr>
          <w:rFonts w:cs="Arial"/>
        </w:rPr>
      </w:pPr>
      <w:r w:rsidRPr="00A84FA5">
        <w:rPr>
          <w:rFonts w:eastAsia="MS Gothic" w:cs="Arial"/>
        </w:rPr>
        <w:t>P</w:t>
      </w:r>
      <w:r w:rsidRPr="00A84FA5">
        <w:rPr>
          <w:rFonts w:cs="Arial"/>
        </w:rPr>
        <w:t>onudnik izpolni obrazec ter predloži ustrezna dokazila (če so le-ta zahtevana) skladno z navodili določenimi v obrazcu »Pogoji za ugotavljanje sposobnosti in usposobljenosti ponudnika (OBR – 2.04)«</w:t>
      </w:r>
      <w:r w:rsidR="00C44F50">
        <w:rPr>
          <w:rFonts w:cs="Arial"/>
        </w:rPr>
        <w:t>.</w:t>
      </w:r>
      <w:r w:rsidRPr="00A84FA5">
        <w:rPr>
          <w:rFonts w:cs="Arial"/>
        </w:rPr>
        <w:t xml:space="preserve"> </w:t>
      </w:r>
    </w:p>
    <w:p w14:paraId="6B3EDE0D" w14:textId="77777777" w:rsidR="007B2B20" w:rsidRDefault="007B2B20" w:rsidP="007B2B20">
      <w:pPr>
        <w:widowControl w:val="0"/>
        <w:ind w:left="348"/>
        <w:jc w:val="both"/>
        <w:rPr>
          <w:rFonts w:cs="Arial"/>
          <w:color w:val="A6A6A6" w:themeColor="background1" w:themeShade="A6"/>
        </w:rPr>
      </w:pPr>
    </w:p>
    <w:p w14:paraId="65D980DF" w14:textId="17332150" w:rsidR="007B2B20" w:rsidRPr="00DA568A" w:rsidRDefault="007B2B20" w:rsidP="007B2B20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0a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431D76E" w14:textId="303A9A13" w:rsidR="007B2B20" w:rsidRDefault="007B2B20" w:rsidP="007B2B20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73C67CB8" w14:textId="77777777" w:rsidR="00285392" w:rsidRDefault="00285392" w:rsidP="007B2B20">
      <w:pPr>
        <w:widowControl w:val="0"/>
        <w:ind w:left="348"/>
        <w:jc w:val="both"/>
        <w:rPr>
          <w:rFonts w:cs="Arial"/>
        </w:rPr>
      </w:pPr>
    </w:p>
    <w:p w14:paraId="5663EE53" w14:textId="20488D03" w:rsidR="00285392" w:rsidRPr="00A84FA5" w:rsidRDefault="00C44F50" w:rsidP="00285392">
      <w:pPr>
        <w:widowControl w:val="0"/>
        <w:ind w:left="348"/>
        <w:jc w:val="both"/>
        <w:rPr>
          <w:rFonts w:cs="Arial"/>
        </w:rPr>
      </w:pPr>
      <w:proofErr w:type="spellStart"/>
      <w:r>
        <w:rPr>
          <w:rFonts w:eastAsia="MS Gothic" w:cs="Arial"/>
        </w:rPr>
        <w:t>Soponudnik</w:t>
      </w:r>
      <w:proofErr w:type="spellEnd"/>
      <w:r>
        <w:rPr>
          <w:rFonts w:eastAsia="MS Gothic" w:cs="Arial"/>
        </w:rPr>
        <w:t xml:space="preserve"> tudi </w:t>
      </w:r>
      <w:r w:rsidR="00285392" w:rsidRPr="00A84FA5">
        <w:rPr>
          <w:rFonts w:cs="Arial"/>
        </w:rPr>
        <w:t>predloži ustrezna dokazila (če so le-ta zahtevana) skladno z navodili določenimi v obrazcu »Pogoji za ugotavljanje sposobnosti in usposobljenosti ponudnika (OBR – 2.04)«</w:t>
      </w:r>
      <w:r>
        <w:rPr>
          <w:rFonts w:cs="Arial"/>
        </w:rPr>
        <w:t>.</w:t>
      </w:r>
      <w:r w:rsidR="00285392" w:rsidRPr="00A84FA5">
        <w:rPr>
          <w:rFonts w:cs="Arial"/>
        </w:rPr>
        <w:t xml:space="preserve"> </w:t>
      </w:r>
    </w:p>
    <w:p w14:paraId="5335AA6F" w14:textId="77777777" w:rsidR="00A84FA5" w:rsidRDefault="00A84FA5" w:rsidP="00C44F50">
      <w:pPr>
        <w:widowControl w:val="0"/>
        <w:jc w:val="both"/>
        <w:rPr>
          <w:rFonts w:cs="Arial"/>
        </w:rPr>
      </w:pPr>
    </w:p>
    <w:p w14:paraId="7A11FF8B" w14:textId="77777777" w:rsidR="007B2B20" w:rsidRPr="00E1306B" w:rsidRDefault="007B2B20" w:rsidP="007B2B20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F8564AB" w14:textId="77777777" w:rsidR="007B2B20" w:rsidRDefault="007B2B20" w:rsidP="007B2B20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02B17F10" w14:textId="77777777" w:rsidR="007B2B20" w:rsidRPr="00AF12FE" w:rsidRDefault="007B2B20" w:rsidP="007B2B20">
      <w:pPr>
        <w:ind w:left="360"/>
        <w:jc w:val="both"/>
        <w:rPr>
          <w:rFonts w:cs="Arial"/>
        </w:rPr>
      </w:pPr>
      <w:r w:rsidRPr="00AF12FE">
        <w:rPr>
          <w:rFonts w:cs="Arial"/>
        </w:rPr>
        <w:t>Ponudniku osnutka pogodbe ni potrebno prilagati k ponudbi, saj se z oddajo ponudbe strinja z določili osnutka pogodbe (OBR – 2.1</w:t>
      </w:r>
      <w:r>
        <w:rPr>
          <w:rFonts w:cs="Arial"/>
        </w:rPr>
        <w:t>1</w:t>
      </w:r>
      <w:r w:rsidRPr="00AF12FE">
        <w:rPr>
          <w:rFonts w:cs="Arial"/>
        </w:rPr>
        <w:t xml:space="preserve">). </w:t>
      </w:r>
    </w:p>
    <w:p w14:paraId="7B9283BC" w14:textId="77777777" w:rsidR="007B2B20" w:rsidRPr="00F97B7F" w:rsidRDefault="007B2B20" w:rsidP="007B2B20">
      <w:pPr>
        <w:widowControl w:val="0"/>
        <w:ind w:left="348"/>
        <w:jc w:val="both"/>
        <w:rPr>
          <w:rFonts w:cs="Arial"/>
        </w:rPr>
      </w:pPr>
    </w:p>
    <w:p w14:paraId="2E6CDE6A" w14:textId="77777777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 w:rsidRPr="000F1059">
        <w:rPr>
          <w:rFonts w:cs="Arial"/>
          <w:b/>
        </w:rPr>
        <w:t>Vrsta in popis predmeta ali Tehnična specifikacija</w:t>
      </w:r>
      <w:r>
        <w:rPr>
          <w:rFonts w:cs="Arial"/>
          <w:b/>
        </w:rPr>
        <w:t xml:space="preserve">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.1</w:t>
      </w:r>
      <w:r>
        <w:rPr>
          <w:rFonts w:cs="Arial"/>
          <w:b/>
          <w:lang w:eastAsia="x-none"/>
        </w:rPr>
        <w:t>2</w:t>
      </w:r>
      <w:r w:rsidRPr="000F1059">
        <w:rPr>
          <w:rFonts w:cs="Arial"/>
          <w:b/>
          <w:lang w:eastAsia="x-none"/>
        </w:rPr>
        <w:t>)</w:t>
      </w:r>
    </w:p>
    <w:p w14:paraId="219D4667" w14:textId="39260EDA" w:rsidR="007B2B20" w:rsidRDefault="007B2B20" w:rsidP="007B2B20">
      <w:pPr>
        <w:widowControl w:val="0"/>
        <w:ind w:left="360"/>
        <w:jc w:val="both"/>
        <w:rPr>
          <w:rFonts w:cs="Arial"/>
        </w:rPr>
      </w:pPr>
      <w:r w:rsidRPr="000F1059">
        <w:rPr>
          <w:rFonts w:cs="Arial"/>
        </w:rPr>
        <w:t xml:space="preserve">Obrazec Vrsta in opis predmeta ali Tehnična specifikacija je sestavni del pogodbe, v </w:t>
      </w:r>
      <w:r w:rsidRPr="009D7301">
        <w:rPr>
          <w:rFonts w:cs="Arial"/>
        </w:rPr>
        <w:t xml:space="preserve">katerem je opredeljen </w:t>
      </w:r>
      <w:r>
        <w:rPr>
          <w:rFonts w:cs="Arial"/>
        </w:rPr>
        <w:t>obseg predmeta javnega naročila</w:t>
      </w:r>
      <w:r w:rsidRPr="009D7301">
        <w:rPr>
          <w:rFonts w:cs="Arial"/>
        </w:rPr>
        <w:t>.</w:t>
      </w:r>
    </w:p>
    <w:p w14:paraId="59276A3B" w14:textId="1D330F33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Ponudniku obrazca </w:t>
      </w:r>
      <w:proofErr w:type="spellStart"/>
      <w:r w:rsidRPr="00A4249F">
        <w:rPr>
          <w:rFonts w:cs="Arial"/>
        </w:rPr>
        <w:t>OBR</w:t>
      </w:r>
      <w:proofErr w:type="spellEnd"/>
      <w:r w:rsidRPr="00A4249F">
        <w:rPr>
          <w:rFonts w:cs="Arial"/>
        </w:rPr>
        <w:t xml:space="preserve"> – 2.12 ni potrebno prilagati k ponudbi, saj se z oddajo ponudbe strinja z določili in navedbami v obrazcu </w:t>
      </w:r>
      <w:proofErr w:type="spellStart"/>
      <w:r w:rsidRPr="00A4249F">
        <w:rPr>
          <w:rFonts w:cs="Arial"/>
        </w:rPr>
        <w:t>OBR</w:t>
      </w:r>
      <w:proofErr w:type="spellEnd"/>
      <w:r w:rsidRPr="00A4249F">
        <w:rPr>
          <w:rFonts w:cs="Arial"/>
        </w:rPr>
        <w:t xml:space="preserve"> – 2.1</w:t>
      </w:r>
      <w:r w:rsidR="00A84247">
        <w:rPr>
          <w:rFonts w:cs="Arial"/>
        </w:rPr>
        <w:t>2</w:t>
      </w:r>
      <w:r w:rsidRPr="00A4249F">
        <w:rPr>
          <w:rFonts w:cs="Arial"/>
        </w:rPr>
        <w:t xml:space="preserve">. </w:t>
      </w:r>
    </w:p>
    <w:p w14:paraId="2756208D" w14:textId="2065BDA9" w:rsidR="007B2B20" w:rsidRDefault="007B2B20" w:rsidP="00A4249F">
      <w:pPr>
        <w:widowControl w:val="0"/>
        <w:jc w:val="both"/>
        <w:rPr>
          <w:rFonts w:cs="Arial"/>
          <w:i/>
          <w:color w:val="A6A6A6" w:themeColor="background1" w:themeShade="A6"/>
          <w:sz w:val="18"/>
          <w:szCs w:val="18"/>
        </w:rPr>
      </w:pPr>
    </w:p>
    <w:p w14:paraId="0FDB52E8" w14:textId="6DEA75CA" w:rsidR="007B2B20" w:rsidRPr="000F1059" w:rsidRDefault="007B2B20" w:rsidP="007B2B20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>.1</w:t>
      </w:r>
      <w:r>
        <w:rPr>
          <w:rFonts w:cs="Arial"/>
          <w:b/>
        </w:rPr>
        <w:t>3</w:t>
      </w:r>
      <w:r w:rsidRPr="000F1059">
        <w:rPr>
          <w:rFonts w:cs="Arial"/>
          <w:b/>
        </w:rPr>
        <w:t xml:space="preserve">) </w:t>
      </w:r>
      <w:r w:rsidR="00EF5737">
        <w:rPr>
          <w:rFonts w:cs="Arial"/>
          <w:b/>
        </w:rPr>
        <w:t>in Razčlenitev predračuna (</w:t>
      </w:r>
      <w:proofErr w:type="spellStart"/>
      <w:r w:rsidR="00EF5737">
        <w:rPr>
          <w:rFonts w:cs="Arial"/>
          <w:b/>
        </w:rPr>
        <w:t>OBR</w:t>
      </w:r>
      <w:proofErr w:type="spellEnd"/>
      <w:r w:rsidR="00EF5737">
        <w:rPr>
          <w:rFonts w:cs="Arial"/>
          <w:b/>
        </w:rPr>
        <w:t xml:space="preserve"> – 2.13a)</w:t>
      </w:r>
    </w:p>
    <w:p w14:paraId="6C0840C8" w14:textId="31CA3874" w:rsidR="007B2B20" w:rsidRDefault="007B2B20" w:rsidP="007B2B20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 w:rsidR="00EF5737">
        <w:rPr>
          <w:rFonts w:cs="Arial"/>
          <w:color w:val="000000" w:themeColor="text1"/>
        </w:rPr>
        <w:t>P</w:t>
      </w:r>
      <w:r w:rsidRPr="001E03AB">
        <w:rPr>
          <w:rFonts w:cs="Arial"/>
          <w:color w:val="000000" w:themeColor="text1"/>
        </w:rPr>
        <w:t>redračun</w:t>
      </w:r>
      <w:r w:rsidR="00EF5737">
        <w:rPr>
          <w:rFonts w:cs="Arial"/>
          <w:color w:val="000000" w:themeColor="text1"/>
        </w:rPr>
        <w:t xml:space="preserve"> in Razčlenitev predračuna</w:t>
      </w:r>
      <w:r w:rsidRPr="001E03AB">
        <w:rPr>
          <w:rFonts w:cs="Arial"/>
          <w:color w:val="000000" w:themeColor="text1"/>
        </w:rPr>
        <w:t xml:space="preserve"> ponudnik odda v skladu z Navodili ponudnikom za pripravo ponudbe (OBR – 2.02).</w:t>
      </w:r>
    </w:p>
    <w:p w14:paraId="1085A91A" w14:textId="77777777" w:rsidR="007B2B20" w:rsidRDefault="007B2B20" w:rsidP="007B2B20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05E2EB4" w14:textId="77777777" w:rsidR="0068409C" w:rsidRPr="0068409C" w:rsidRDefault="007B2B20" w:rsidP="0044376A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68409C">
        <w:rPr>
          <w:rFonts w:cs="Arial"/>
          <w:b/>
        </w:rPr>
        <w:t xml:space="preserve">Skupna ponudbena vrednost (OBR – 2.14) </w:t>
      </w:r>
    </w:p>
    <w:p w14:paraId="703AE5CB" w14:textId="338F6D3B" w:rsidR="007B2B20" w:rsidRPr="0068409C" w:rsidRDefault="007B2B20" w:rsidP="0068409C">
      <w:pPr>
        <w:widowControl w:val="0"/>
        <w:ind w:left="360"/>
        <w:jc w:val="both"/>
        <w:rPr>
          <w:rFonts w:cs="Arial"/>
        </w:rPr>
      </w:pPr>
      <w:r w:rsidRPr="0068409C">
        <w:rPr>
          <w:rFonts w:cs="Arial"/>
        </w:rPr>
        <w:t>Izpolnjen obrazec ponudnik odda v skladu z Navodili ponudnikom za pripravo ponudbe (OBR – 2.02).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7B9DFF52" w14:textId="6D19E165" w:rsidR="00A4249F" w:rsidRPr="00A4249F" w:rsidRDefault="00A4249F" w:rsidP="00163799">
      <w:pPr>
        <w:widowControl w:val="0"/>
        <w:numPr>
          <w:ilvl w:val="0"/>
          <w:numId w:val="15"/>
        </w:numPr>
        <w:ind w:left="348"/>
        <w:jc w:val="both"/>
        <w:rPr>
          <w:rFonts w:cs="Arial"/>
          <w:i/>
          <w:sz w:val="18"/>
          <w:szCs w:val="18"/>
        </w:rPr>
      </w:pPr>
      <w:r w:rsidRPr="00A4249F">
        <w:rPr>
          <w:rFonts w:cs="Arial"/>
          <w:b/>
          <w:lang w:eastAsia="x-none"/>
        </w:rPr>
        <w:t xml:space="preserve">Spisek referenc </w:t>
      </w:r>
      <w:r>
        <w:rPr>
          <w:rFonts w:cs="Arial"/>
          <w:b/>
          <w:lang w:eastAsia="x-none"/>
        </w:rPr>
        <w:t xml:space="preserve">sodelujočega podjetja </w:t>
      </w:r>
      <w:r w:rsidRPr="00A4249F">
        <w:rPr>
          <w:rFonts w:cs="Arial"/>
          <w:b/>
          <w:lang w:eastAsia="x-none"/>
        </w:rPr>
        <w:t xml:space="preserve">(OBR – 2.15) in referenčna izjava (OBR – 2.15a) </w:t>
      </w:r>
    </w:p>
    <w:p w14:paraId="54A35C47" w14:textId="4C4C123B" w:rsidR="00A4249F" w:rsidRPr="00A4249F" w:rsidRDefault="00A4249F" w:rsidP="00A4249F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 izpolni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podizvajalec). </w:t>
      </w:r>
    </w:p>
    <w:p w14:paraId="1A1803C9" w14:textId="77777777" w:rsidR="00A4249F" w:rsidRPr="00A4249F" w:rsidRDefault="00A4249F" w:rsidP="00A4249F">
      <w:pPr>
        <w:jc w:val="both"/>
        <w:rPr>
          <w:rFonts w:cs="Arial"/>
        </w:rPr>
      </w:pPr>
    </w:p>
    <w:p w14:paraId="2655F064" w14:textId="42C425B3" w:rsidR="00A4249F" w:rsidRPr="00A4249F" w:rsidRDefault="00A4249F" w:rsidP="00A4249F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OBR – 2.15a predloži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podizvajalec), in sicer za vse tiste reference, ki jih kot svoje navaja v obrazcu OBR – 2.15.</w:t>
      </w:r>
    </w:p>
    <w:p w14:paraId="49F3F2E9" w14:textId="77777777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</w:p>
    <w:p w14:paraId="2EBAB288" w14:textId="77777777" w:rsidR="00A4249F" w:rsidRPr="00A4249F" w:rsidRDefault="00A4249F" w:rsidP="00A4249F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V primeru dvoma izpolnitve pogoja, si naročnik pridržuje pravico, da v zvezi z navedenimi referencami od ponudnika zahteva predložitev dodatnih dokazil (npr. pogodbe, </w:t>
      </w:r>
      <w:bookmarkStart w:id="0" w:name="_Hlk99487856"/>
      <w:r w:rsidRPr="00A4249F">
        <w:rPr>
          <w:rFonts w:cs="Arial"/>
        </w:rPr>
        <w:t>zapisnik o prevzemu</w:t>
      </w:r>
      <w:bookmarkEnd w:id="0"/>
      <w:r w:rsidRPr="00A4249F">
        <w:rPr>
          <w:rFonts w:cs="Arial"/>
        </w:rPr>
        <w:t xml:space="preserve">, dobavnice, prevzemnice ipd.) oz. le – te preveri pri predstavnikih referenčnih naročnikov. </w:t>
      </w:r>
    </w:p>
    <w:p w14:paraId="447615AF" w14:textId="72D0ED25" w:rsidR="00771D8D" w:rsidRDefault="00771D8D" w:rsidP="00771D8D">
      <w:pPr>
        <w:widowControl w:val="0"/>
        <w:ind w:left="348"/>
        <w:jc w:val="both"/>
        <w:rPr>
          <w:rFonts w:cs="Arial"/>
        </w:rPr>
      </w:pPr>
    </w:p>
    <w:p w14:paraId="46DF25C3" w14:textId="2C3C1330" w:rsidR="00312545" w:rsidRDefault="00A4249F" w:rsidP="008E7F79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312545">
        <w:rPr>
          <w:rFonts w:cs="Arial"/>
          <w:b/>
          <w:lang w:eastAsia="x-none"/>
        </w:rPr>
        <w:t xml:space="preserve">Nominacija </w:t>
      </w:r>
      <w:r w:rsidRPr="00312545">
        <w:rPr>
          <w:rFonts w:cs="Arial"/>
          <w:b/>
        </w:rPr>
        <w:t xml:space="preserve">usposobljenega kadra </w:t>
      </w:r>
      <w:r w:rsidRPr="00312545">
        <w:rPr>
          <w:rFonts w:cs="Arial"/>
          <w:b/>
          <w:lang w:eastAsia="x-none"/>
        </w:rPr>
        <w:t>(OBR – 2.16)</w:t>
      </w:r>
      <w:r w:rsidRPr="00312545">
        <w:rPr>
          <w:rFonts w:cs="Arial"/>
        </w:rPr>
        <w:t xml:space="preserve"> </w:t>
      </w:r>
      <w:r w:rsidR="00A76F55" w:rsidRPr="00A76F55">
        <w:rPr>
          <w:rFonts w:cs="Arial"/>
          <w:b/>
        </w:rPr>
        <w:t>in referenčna izjava</w:t>
      </w:r>
      <w:r w:rsidR="00A76F55">
        <w:rPr>
          <w:rFonts w:cs="Arial"/>
        </w:rPr>
        <w:t xml:space="preserve"> </w:t>
      </w:r>
      <w:r w:rsidR="00A76F55" w:rsidRPr="00312545">
        <w:rPr>
          <w:rFonts w:cs="Arial"/>
          <w:b/>
          <w:lang w:eastAsia="x-none"/>
        </w:rPr>
        <w:t>(</w:t>
      </w:r>
      <w:proofErr w:type="spellStart"/>
      <w:r w:rsidR="00A76F55" w:rsidRPr="00312545">
        <w:rPr>
          <w:rFonts w:cs="Arial"/>
          <w:b/>
          <w:lang w:eastAsia="x-none"/>
        </w:rPr>
        <w:t>OBR</w:t>
      </w:r>
      <w:proofErr w:type="spellEnd"/>
      <w:r w:rsidR="00A76F55" w:rsidRPr="00312545">
        <w:rPr>
          <w:rFonts w:cs="Arial"/>
          <w:b/>
          <w:lang w:eastAsia="x-none"/>
        </w:rPr>
        <w:t xml:space="preserve"> – 2.16</w:t>
      </w:r>
      <w:r w:rsidR="00A76F55">
        <w:rPr>
          <w:rFonts w:cs="Arial"/>
          <w:b/>
          <w:lang w:eastAsia="x-none"/>
        </w:rPr>
        <w:t>a</w:t>
      </w:r>
      <w:r w:rsidR="00A76F55" w:rsidRPr="00312545">
        <w:rPr>
          <w:rFonts w:cs="Arial"/>
          <w:b/>
          <w:lang w:eastAsia="x-none"/>
        </w:rPr>
        <w:t>)</w:t>
      </w:r>
    </w:p>
    <w:p w14:paraId="45237B9F" w14:textId="2EC918A8" w:rsidR="00A4249F" w:rsidRDefault="00A4249F" w:rsidP="00312545">
      <w:pPr>
        <w:widowControl w:val="0"/>
        <w:ind w:left="360"/>
        <w:jc w:val="both"/>
        <w:rPr>
          <w:rFonts w:cs="Arial"/>
        </w:rPr>
      </w:pPr>
      <w:r w:rsidRPr="00312545">
        <w:rPr>
          <w:rFonts w:cs="Arial"/>
        </w:rPr>
        <w:t xml:space="preserve">Obrazec OBR – 2.16 izpolni </w:t>
      </w:r>
      <w:r w:rsidRPr="00312545">
        <w:rPr>
          <w:rFonts w:cs="Arial"/>
          <w:b/>
          <w:u w:val="single"/>
        </w:rPr>
        <w:t>tisto sodelujoče podjetje, ki izpolnjuje ta pogoj</w:t>
      </w:r>
      <w:r w:rsidRPr="00312545">
        <w:rPr>
          <w:rFonts w:cs="Arial"/>
        </w:rPr>
        <w:t xml:space="preserve"> (ponudnik in/ali </w:t>
      </w:r>
      <w:proofErr w:type="spellStart"/>
      <w:r w:rsidRPr="00312545">
        <w:rPr>
          <w:rFonts w:cs="Arial"/>
        </w:rPr>
        <w:t>soponudnik</w:t>
      </w:r>
      <w:proofErr w:type="spellEnd"/>
      <w:r w:rsidRPr="00312545">
        <w:rPr>
          <w:rFonts w:cs="Arial"/>
        </w:rPr>
        <w:t xml:space="preserve"> in/ali podizvajalec). </w:t>
      </w:r>
    </w:p>
    <w:p w14:paraId="24837D7E" w14:textId="77777777" w:rsidR="00A76F55" w:rsidRDefault="00A76F55" w:rsidP="00A76F55">
      <w:pPr>
        <w:ind w:left="348"/>
        <w:jc w:val="both"/>
        <w:rPr>
          <w:rFonts w:cs="Arial"/>
        </w:rPr>
      </w:pPr>
    </w:p>
    <w:p w14:paraId="10CCD38F" w14:textId="66A9DA92" w:rsidR="00A76F55" w:rsidRPr="00A4249F" w:rsidRDefault="00A76F55" w:rsidP="00A76F55">
      <w:pPr>
        <w:ind w:left="348"/>
        <w:jc w:val="both"/>
        <w:rPr>
          <w:rFonts w:cs="Arial"/>
        </w:rPr>
      </w:pPr>
      <w:r w:rsidRPr="00A4249F">
        <w:rPr>
          <w:rFonts w:cs="Arial"/>
        </w:rPr>
        <w:t xml:space="preserve">Obrazec </w:t>
      </w:r>
      <w:proofErr w:type="spellStart"/>
      <w:r w:rsidRPr="00A4249F">
        <w:rPr>
          <w:rFonts w:cs="Arial"/>
        </w:rPr>
        <w:t>OBR</w:t>
      </w:r>
      <w:proofErr w:type="spellEnd"/>
      <w:r w:rsidRPr="00A4249F">
        <w:rPr>
          <w:rFonts w:cs="Arial"/>
        </w:rPr>
        <w:t xml:space="preserve"> – 2.1</w:t>
      </w:r>
      <w:r>
        <w:rPr>
          <w:rFonts w:cs="Arial"/>
        </w:rPr>
        <w:t>6</w:t>
      </w:r>
      <w:r w:rsidRPr="00A4249F">
        <w:rPr>
          <w:rFonts w:cs="Arial"/>
        </w:rPr>
        <w:t xml:space="preserve">a predloži </w:t>
      </w:r>
      <w:r w:rsidRPr="00A4249F">
        <w:rPr>
          <w:rFonts w:cs="Arial"/>
          <w:b/>
          <w:u w:val="single"/>
        </w:rPr>
        <w:t>tisto sodelujoče podjetje, ki izpolnjuje ta pogoj</w:t>
      </w:r>
      <w:r w:rsidRPr="00A4249F">
        <w:rPr>
          <w:rFonts w:cs="Arial"/>
        </w:rPr>
        <w:t xml:space="preserve"> (ponudnik in/ali </w:t>
      </w:r>
      <w:proofErr w:type="spellStart"/>
      <w:r w:rsidRPr="00A4249F">
        <w:rPr>
          <w:rFonts w:cs="Arial"/>
        </w:rPr>
        <w:t>soponudnik</w:t>
      </w:r>
      <w:proofErr w:type="spellEnd"/>
      <w:r w:rsidRPr="00A4249F">
        <w:rPr>
          <w:rFonts w:cs="Arial"/>
        </w:rPr>
        <w:t xml:space="preserve"> in/ali podizvajalec), in sicer za vse tiste reference, ki jih kot svoje navaja v obrazcu </w:t>
      </w:r>
      <w:proofErr w:type="spellStart"/>
      <w:r w:rsidRPr="00A4249F">
        <w:rPr>
          <w:rFonts w:cs="Arial"/>
        </w:rPr>
        <w:t>OBR</w:t>
      </w:r>
      <w:proofErr w:type="spellEnd"/>
      <w:r w:rsidRPr="00A4249F">
        <w:rPr>
          <w:rFonts w:cs="Arial"/>
        </w:rPr>
        <w:t xml:space="preserve"> – 2.1</w:t>
      </w:r>
      <w:r>
        <w:rPr>
          <w:rFonts w:cs="Arial"/>
        </w:rPr>
        <w:t>6</w:t>
      </w:r>
      <w:r w:rsidRPr="00A4249F">
        <w:rPr>
          <w:rFonts w:cs="Arial"/>
        </w:rPr>
        <w:t>.</w:t>
      </w:r>
    </w:p>
    <w:p w14:paraId="1CDCBC84" w14:textId="77777777" w:rsidR="00A76F55" w:rsidRPr="00A4249F" w:rsidRDefault="00A76F55" w:rsidP="00A76F55">
      <w:pPr>
        <w:widowControl w:val="0"/>
        <w:ind w:left="348"/>
        <w:jc w:val="both"/>
        <w:rPr>
          <w:rFonts w:cs="Arial"/>
        </w:rPr>
      </w:pPr>
    </w:p>
    <w:p w14:paraId="5B38C3D5" w14:textId="77777777" w:rsidR="00A76F55" w:rsidRPr="00A4249F" w:rsidRDefault="00A76F55" w:rsidP="00A76F55">
      <w:pPr>
        <w:widowControl w:val="0"/>
        <w:ind w:left="348"/>
        <w:jc w:val="both"/>
        <w:rPr>
          <w:rFonts w:cs="Arial"/>
        </w:rPr>
      </w:pPr>
      <w:r w:rsidRPr="00A4249F">
        <w:rPr>
          <w:rFonts w:cs="Arial"/>
        </w:rPr>
        <w:t xml:space="preserve">V primeru dvoma izpolnitve pogoja, si naročnik pridržuje pravico, da v zvezi z navedenimi referencami od ponudnika zahteva predložitev dodatnih dokazil (npr. pogodbe, zapisnik o prevzemu, dobavnice, prevzemnice ipd.) oz. le – te preveri pri predstavnikih referenčnih naročnikov. </w:t>
      </w:r>
    </w:p>
    <w:p w14:paraId="7D4A52EE" w14:textId="77777777" w:rsidR="00A4249F" w:rsidRPr="00AA0116" w:rsidRDefault="00A4249F" w:rsidP="00A4249F">
      <w:pPr>
        <w:jc w:val="both"/>
        <w:rPr>
          <w:rFonts w:cs="Arial"/>
        </w:rPr>
      </w:pPr>
    </w:p>
    <w:p w14:paraId="31C24213" w14:textId="77777777" w:rsidR="00A4249F" w:rsidRPr="00A4249F" w:rsidRDefault="007B2B20" w:rsidP="000B26E5">
      <w:pPr>
        <w:widowControl w:val="0"/>
        <w:numPr>
          <w:ilvl w:val="0"/>
          <w:numId w:val="15"/>
        </w:numPr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b/>
          <w:color w:val="000000" w:themeColor="text1"/>
        </w:rPr>
        <w:t xml:space="preserve">Finančno zavarovanje za dobro izvedbo del </w:t>
      </w:r>
      <w:r w:rsidRPr="00A4249F">
        <w:rPr>
          <w:rFonts w:cs="Arial"/>
          <w:b/>
          <w:color w:val="000000" w:themeColor="text1"/>
          <w:lang w:eastAsia="x-none"/>
        </w:rPr>
        <w:t>(OBR – 2.</w:t>
      </w:r>
      <w:r w:rsidRPr="00A4249F">
        <w:rPr>
          <w:rFonts w:cs="Arial"/>
          <w:b/>
          <w:lang w:eastAsia="x-none"/>
        </w:rPr>
        <w:t>17</w:t>
      </w:r>
      <w:r w:rsidRPr="00A4249F">
        <w:rPr>
          <w:rFonts w:cs="Arial"/>
          <w:b/>
          <w:color w:val="000000" w:themeColor="text1"/>
          <w:lang w:eastAsia="x-none"/>
        </w:rPr>
        <w:t xml:space="preserve">) </w:t>
      </w:r>
    </w:p>
    <w:p w14:paraId="0893EDC9" w14:textId="4FA616B7" w:rsidR="007B2B20" w:rsidRPr="00A4249F" w:rsidRDefault="007B2B20" w:rsidP="00A4249F">
      <w:pPr>
        <w:widowControl w:val="0"/>
        <w:ind w:left="357"/>
        <w:jc w:val="both"/>
        <w:rPr>
          <w:rFonts w:cs="Arial"/>
          <w:color w:val="000000" w:themeColor="text1"/>
        </w:rPr>
      </w:pPr>
      <w:r w:rsidRPr="00A4249F">
        <w:rPr>
          <w:rFonts w:cs="Arial"/>
          <w:color w:val="000000" w:themeColor="text1"/>
        </w:rPr>
        <w:t>Ponudnik se z oddajo ponudbe strinja z</w:t>
      </w:r>
      <w:r w:rsidRPr="00A4249F">
        <w:rPr>
          <w:rFonts w:cs="Arial"/>
          <w:b/>
          <w:color w:val="000000" w:themeColor="text1"/>
        </w:rPr>
        <w:t xml:space="preserve"> </w:t>
      </w:r>
      <w:r w:rsidRPr="00A4249F">
        <w:rPr>
          <w:rFonts w:cs="Arial"/>
          <w:b/>
          <w:color w:val="000000" w:themeColor="text1"/>
          <w:u w:val="single"/>
        </w:rPr>
        <w:t>vzorcem finančnega zavarovanja za dobro izvedbo del (OBR – 2.17)</w:t>
      </w:r>
      <w:r w:rsidRPr="00A4249F">
        <w:rPr>
          <w:rFonts w:cs="Arial"/>
          <w:color w:val="000000" w:themeColor="text1"/>
        </w:rPr>
        <w:t xml:space="preserve">. Finančno zavarovanje za dobro izvedbo del bo moral naročniku </w:t>
      </w:r>
      <w:r w:rsidRPr="00A4249F">
        <w:rPr>
          <w:rFonts w:cs="Arial"/>
          <w:color w:val="000000" w:themeColor="text1"/>
        </w:rPr>
        <w:lastRenderedPageBreak/>
        <w:t xml:space="preserve">predložiti izbrani ponudnik, in sicer v skladu z zahtevami v osnutku pogodbe in skladno z vzorcem finančnega zavarovanja za dobro izvedbo del (OBR – 2.17). Finančno zavarovanje za dobro izvedbo del bo moral predložiti </w:t>
      </w:r>
      <w:r w:rsidRPr="00A4249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A4249F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A4249F">
        <w:rPr>
          <w:rFonts w:cs="Arial"/>
          <w:color w:val="000000" w:themeColor="text1"/>
        </w:rPr>
        <w:t xml:space="preserve"> izbranega ponudnika. </w:t>
      </w:r>
    </w:p>
    <w:p w14:paraId="5AE3ABC5" w14:textId="12CC82E2" w:rsidR="00771D8D" w:rsidRDefault="00771D8D" w:rsidP="00771D8D">
      <w:pPr>
        <w:widowControl w:val="0"/>
        <w:jc w:val="both"/>
        <w:rPr>
          <w:rFonts w:cs="Arial"/>
          <w:i/>
          <w:color w:val="BFBFBF" w:themeColor="background1" w:themeShade="BF"/>
          <w:sz w:val="18"/>
          <w:szCs w:val="18"/>
        </w:rPr>
      </w:pPr>
    </w:p>
    <w:p w14:paraId="0F52399E" w14:textId="483B6F6C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C65F56B" w16cex:dateUtc="2023-12-29T12:03:00Z"/>
  <w16cex:commentExtensible w16cex:durableId="1131FBB5" w16cex:dateUtc="2023-12-26T15:1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B0DB1" w14:textId="77777777" w:rsidR="00502E34" w:rsidRDefault="00502E34">
      <w:r>
        <w:separator/>
      </w:r>
    </w:p>
  </w:endnote>
  <w:endnote w:type="continuationSeparator" w:id="0">
    <w:p w14:paraId="35107734" w14:textId="77777777" w:rsidR="00502E34" w:rsidRDefault="0050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7CA87" w14:textId="77777777" w:rsidR="00135382" w:rsidRDefault="0013538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8EB6B" w14:textId="02159239" w:rsidR="00135382" w:rsidRDefault="000B023A" w:rsidP="00135382">
    <w:pPr>
      <w:pStyle w:val="Noga"/>
      <w:rPr>
        <w:rStyle w:val="tevilkastrani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135382">
      <w:rPr>
        <w:rStyle w:val="tevilkastrani"/>
        <w:noProof/>
        <w:sz w:val="20"/>
        <w:szCs w:val="20"/>
      </w:rPr>
      <w:drawing>
        <wp:inline distT="0" distB="0" distL="0" distR="0" wp14:anchorId="488C6D2D" wp14:editId="26ED8BB6">
          <wp:extent cx="2670175" cy="433070"/>
          <wp:effectExtent l="0" t="0" r="0" b="508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017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Start w:id="1" w:name="_GoBack"/>
  <w:bookmarkEnd w:id="1"/>
  <w:p w14:paraId="75FF68B7" w14:textId="17AAD563" w:rsidR="000B023A" w:rsidRPr="00001218" w:rsidRDefault="000B023A" w:rsidP="00135382">
    <w:pPr>
      <w:pStyle w:val="Noga"/>
      <w:jc w:val="right"/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07CD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0B023A" w:rsidRPr="00A1445A" w14:paraId="5B02E2DD" w14:textId="77777777" w:rsidTr="00135382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16230C5E" w14:textId="2CFA3D4E" w:rsidR="00135382" w:rsidRDefault="00135382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435AA35B" wp14:editId="22C2F9EA">
                <wp:extent cx="2670175" cy="433070"/>
                <wp:effectExtent l="0" t="0" r="0" b="508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649099F" w14:textId="5EA25EFE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07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4422B" w14:textId="77777777" w:rsidR="00502E34" w:rsidRDefault="00502E34">
      <w:r>
        <w:separator/>
      </w:r>
    </w:p>
  </w:footnote>
  <w:footnote w:type="continuationSeparator" w:id="0">
    <w:p w14:paraId="75BD0BCA" w14:textId="77777777" w:rsidR="00502E34" w:rsidRDefault="00502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1FBAA" w14:textId="77777777" w:rsidR="00135382" w:rsidRDefault="0013538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247CB319" w:rsidR="523FDDDB" w:rsidRDefault="00135382" w:rsidP="00DA568A">
          <w:pPr>
            <w:ind w:left="-115"/>
          </w:pPr>
          <w:r>
            <w:rPr>
              <w:noProof/>
            </w:rPr>
            <w:drawing>
              <wp:inline distT="0" distB="0" distL="0" distR="0" wp14:anchorId="50F6E851" wp14:editId="17334221">
                <wp:extent cx="1469390" cy="554990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 w:rsidP="007D6CE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C2A22" w:rsidRPr="00DC2A22" w14:paraId="7425F5F9" w14:textId="77777777" w:rsidTr="007553A8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6A3161" w14:textId="6A498221" w:rsidR="00DC2A22" w:rsidRPr="00DC2A22" w:rsidRDefault="00135382" w:rsidP="00DC2A2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275DF627" wp14:editId="6081AFFE">
                <wp:extent cx="1469390" cy="55499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60F4FF26" w14:textId="77777777" w:rsidR="00DC2A22" w:rsidRPr="00DC2A22" w:rsidRDefault="00DC2A22" w:rsidP="00DC2A2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31ED3563" w14:textId="77777777" w:rsidR="00DC2A22" w:rsidRPr="00DC2A22" w:rsidRDefault="00DC2A22" w:rsidP="00DC2A2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C2A22" w:rsidRPr="00DC2A22" w14:paraId="3F941F2D" w14:textId="77777777" w:rsidTr="007553A8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6F5A3795" w14:textId="77777777" w:rsidR="00DC2A22" w:rsidRPr="00DC2A22" w:rsidRDefault="00DC2A22" w:rsidP="00DC2A2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C2A2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73133F25" w14:textId="77777777" w:rsidR="00DC2A22" w:rsidRPr="00DC2A22" w:rsidRDefault="00DC2A22" w:rsidP="00DC2A2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46A5D8F" w14:textId="57CFD6A3" w:rsidR="00DC2A22" w:rsidRPr="00DC2A22" w:rsidRDefault="00DC2A22" w:rsidP="00DC2A22">
          <w:pPr>
            <w:jc w:val="right"/>
            <w:rPr>
              <w:rFonts w:cs="Arial"/>
              <w:sz w:val="16"/>
              <w:szCs w:val="16"/>
            </w:rPr>
          </w:pPr>
          <w:r w:rsidRPr="00DC2A22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3</w:t>
          </w:r>
        </w:p>
      </w:tc>
    </w:tr>
  </w:tbl>
  <w:p w14:paraId="307CCE3A" w14:textId="77777777" w:rsidR="00DC2A22" w:rsidRPr="00DC2A22" w:rsidRDefault="00DC2A22" w:rsidP="00DC2A22"/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7713629"/>
    <w:multiLevelType w:val="hybridMultilevel"/>
    <w:tmpl w:val="F3AE1CE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5EEA8A6E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213419"/>
    <w:multiLevelType w:val="hybridMultilevel"/>
    <w:tmpl w:val="05ACF692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4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F401B83"/>
    <w:multiLevelType w:val="hybridMultilevel"/>
    <w:tmpl w:val="2ACC4E04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9"/>
  </w:num>
  <w:num w:numId="3">
    <w:abstractNumId w:val="35"/>
  </w:num>
  <w:num w:numId="4">
    <w:abstractNumId w:val="17"/>
  </w:num>
  <w:num w:numId="5">
    <w:abstractNumId w:val="40"/>
  </w:num>
  <w:num w:numId="6">
    <w:abstractNumId w:val="41"/>
  </w:num>
  <w:num w:numId="7">
    <w:abstractNumId w:val="6"/>
  </w:num>
  <w:num w:numId="8">
    <w:abstractNumId w:val="4"/>
  </w:num>
  <w:num w:numId="9">
    <w:abstractNumId w:val="11"/>
  </w:num>
  <w:num w:numId="10">
    <w:abstractNumId w:val="34"/>
  </w:num>
  <w:num w:numId="11">
    <w:abstractNumId w:val="7"/>
  </w:num>
  <w:num w:numId="12">
    <w:abstractNumId w:val="22"/>
  </w:num>
  <w:num w:numId="13">
    <w:abstractNumId w:val="42"/>
  </w:num>
  <w:num w:numId="14">
    <w:abstractNumId w:val="15"/>
  </w:num>
  <w:num w:numId="15">
    <w:abstractNumId w:val="26"/>
  </w:num>
  <w:num w:numId="16">
    <w:abstractNumId w:val="2"/>
  </w:num>
  <w:num w:numId="17">
    <w:abstractNumId w:val="13"/>
  </w:num>
  <w:num w:numId="18">
    <w:abstractNumId w:val="38"/>
  </w:num>
  <w:num w:numId="19">
    <w:abstractNumId w:val="29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3"/>
  </w:num>
  <w:num w:numId="26">
    <w:abstractNumId w:val="36"/>
  </w:num>
  <w:num w:numId="27">
    <w:abstractNumId w:val="28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3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7"/>
  </w:num>
  <w:num w:numId="37">
    <w:abstractNumId w:val="18"/>
  </w:num>
  <w:num w:numId="38">
    <w:abstractNumId w:val="21"/>
  </w:num>
  <w:num w:numId="39">
    <w:abstractNumId w:val="44"/>
  </w:num>
  <w:num w:numId="40">
    <w:abstractNumId w:val="19"/>
  </w:num>
  <w:num w:numId="41">
    <w:abstractNumId w:val="32"/>
  </w:num>
  <w:num w:numId="42">
    <w:abstractNumId w:val="27"/>
  </w:num>
  <w:num w:numId="43">
    <w:abstractNumId w:val="30"/>
  </w:num>
  <w:num w:numId="44">
    <w:abstractNumId w:val="25"/>
  </w:num>
  <w:num w:numId="45">
    <w:abstractNumId w:val="9"/>
  </w:num>
  <w:num w:numId="46">
    <w:abstractNumId w:val="31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33FB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382"/>
    <w:rsid w:val="00135E99"/>
    <w:rsid w:val="0014021F"/>
    <w:rsid w:val="001425DB"/>
    <w:rsid w:val="001426E0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E56FD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703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392"/>
    <w:rsid w:val="00285B81"/>
    <w:rsid w:val="00297D29"/>
    <w:rsid w:val="002A267D"/>
    <w:rsid w:val="002A4999"/>
    <w:rsid w:val="002A6A46"/>
    <w:rsid w:val="002B28E0"/>
    <w:rsid w:val="002D6A3C"/>
    <w:rsid w:val="002E0CF2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254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2150"/>
    <w:rsid w:val="004A34FE"/>
    <w:rsid w:val="004B065E"/>
    <w:rsid w:val="004B0B60"/>
    <w:rsid w:val="004B11AF"/>
    <w:rsid w:val="004B142B"/>
    <w:rsid w:val="004C7A78"/>
    <w:rsid w:val="004D0A95"/>
    <w:rsid w:val="004D1FBD"/>
    <w:rsid w:val="004D2049"/>
    <w:rsid w:val="004D6B75"/>
    <w:rsid w:val="004F6352"/>
    <w:rsid w:val="004F7C1C"/>
    <w:rsid w:val="00502C8A"/>
    <w:rsid w:val="00502E34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7393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2DA8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962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0B47"/>
    <w:rsid w:val="0068409C"/>
    <w:rsid w:val="0069063A"/>
    <w:rsid w:val="006975F6"/>
    <w:rsid w:val="006A605C"/>
    <w:rsid w:val="006B047F"/>
    <w:rsid w:val="006C0D63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B2B20"/>
    <w:rsid w:val="007C4AAE"/>
    <w:rsid w:val="007D302C"/>
    <w:rsid w:val="007D4174"/>
    <w:rsid w:val="007D6CE3"/>
    <w:rsid w:val="007D6F5A"/>
    <w:rsid w:val="007D7261"/>
    <w:rsid w:val="007E0866"/>
    <w:rsid w:val="007E0C74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27FC8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1BAE"/>
    <w:rsid w:val="008F3E2F"/>
    <w:rsid w:val="008F3F03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046"/>
    <w:rsid w:val="009D6C16"/>
    <w:rsid w:val="009E053F"/>
    <w:rsid w:val="009E1222"/>
    <w:rsid w:val="009E5E2D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249F"/>
    <w:rsid w:val="00A43FBE"/>
    <w:rsid w:val="00A44B65"/>
    <w:rsid w:val="00A515E0"/>
    <w:rsid w:val="00A51C6E"/>
    <w:rsid w:val="00A52D79"/>
    <w:rsid w:val="00A57325"/>
    <w:rsid w:val="00A60D85"/>
    <w:rsid w:val="00A753C8"/>
    <w:rsid w:val="00A756A4"/>
    <w:rsid w:val="00A75802"/>
    <w:rsid w:val="00A75D3F"/>
    <w:rsid w:val="00A76F55"/>
    <w:rsid w:val="00A83E62"/>
    <w:rsid w:val="00A84247"/>
    <w:rsid w:val="00A84FA5"/>
    <w:rsid w:val="00A92149"/>
    <w:rsid w:val="00AA0116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1EB6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3F69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4F50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28CE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0E70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B70F3"/>
    <w:rsid w:val="00DC03BB"/>
    <w:rsid w:val="00DC0D57"/>
    <w:rsid w:val="00DC2691"/>
    <w:rsid w:val="00DC2A22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7CD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EF5737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2A9B1616"/>
    <w:rsid w:val="30CC80C3"/>
    <w:rsid w:val="3154BD48"/>
    <w:rsid w:val="35E26E47"/>
    <w:rsid w:val="366DBF49"/>
    <w:rsid w:val="3B57CA4C"/>
    <w:rsid w:val="3C451100"/>
    <w:rsid w:val="3D60CD7E"/>
    <w:rsid w:val="46CC48D5"/>
    <w:rsid w:val="47189463"/>
    <w:rsid w:val="474D7618"/>
    <w:rsid w:val="4756C191"/>
    <w:rsid w:val="48C94DFE"/>
    <w:rsid w:val="4A769D1A"/>
    <w:rsid w:val="4DCDBF2D"/>
    <w:rsid w:val="4E16AA48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5e314c5481ed1fd99e12f168839ca8c2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0021a1bf73b7d1c9d6922fefd3fa2150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CF77D5-0F2D-4F3A-A951-E28AE0D908B5}"/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37063E99-BAA3-4F68-9992-712211FF0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mag. Larisa ISTENIČ</cp:lastModifiedBy>
  <cp:revision>50</cp:revision>
  <cp:lastPrinted>2019-04-23T11:39:00Z</cp:lastPrinted>
  <dcterms:created xsi:type="dcterms:W3CDTF">2022-05-12T12:20:00Z</dcterms:created>
  <dcterms:modified xsi:type="dcterms:W3CDTF">2024-06-26T11:20:00Z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